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1DBEA" w14:textId="3D5864B6" w:rsidR="00F12DCE" w:rsidRDefault="00F12D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GODMYNSTON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031C5C22" w14:textId="720738CC" w:rsidR="00F12DCE" w:rsidRDefault="00F12D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1AF003" w14:textId="16765DE9" w:rsidR="00F12DCE" w:rsidRDefault="00F12D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FD7DAC" w14:textId="3FDDDBDA" w:rsidR="00F12DCE" w:rsidRDefault="00F12D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Nov.1408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Joye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Wix</w:t>
      </w:r>
      <w:proofErr w:type="spellEnd"/>
      <w:r>
        <w:rPr>
          <w:rFonts w:ascii="Times New Roman" w:hAnsi="Times New Roman" w:cs="Times New Roman"/>
          <w:sz w:val="24"/>
          <w:szCs w:val="24"/>
        </w:rPr>
        <w:t>, Essex(q.v.), was pardoned outlawry for not appearing</w:t>
      </w:r>
    </w:p>
    <w:p w14:paraId="243069D3" w14:textId="77777777" w:rsidR="00F12DCE" w:rsidRDefault="00F12DCE" w:rsidP="00F12D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to answer him.     </w:t>
      </w:r>
      <w:r>
        <w:rPr>
          <w:rFonts w:ascii="Times New Roman" w:hAnsi="Times New Roman" w:cs="Times New Roman"/>
          <w:sz w:val="24"/>
          <w:szCs w:val="24"/>
        </w:rPr>
        <w:t>(C.P.R. 1408-13 p.9)</w:t>
      </w:r>
    </w:p>
    <w:p w14:paraId="70587F71" w14:textId="77777777" w:rsidR="00F12DCE" w:rsidRDefault="00F12DCE" w:rsidP="00F12D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1E104F" w14:textId="77777777" w:rsidR="00F12DCE" w:rsidRDefault="00F12DCE" w:rsidP="00F12D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645CB9" w14:textId="77777777" w:rsidR="00F12DCE" w:rsidRDefault="00F12DCE" w:rsidP="00F12D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May 2022</w:t>
      </w:r>
    </w:p>
    <w:p w14:paraId="3D481502" w14:textId="4F45FD9F" w:rsidR="00F12DCE" w:rsidRPr="00F12DCE" w:rsidRDefault="00F12DC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F12DCE" w:rsidRPr="00F12D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80D65" w14:textId="77777777" w:rsidR="00917F01" w:rsidRDefault="00917F01" w:rsidP="009139A6">
      <w:r>
        <w:separator/>
      </w:r>
    </w:p>
  </w:endnote>
  <w:endnote w:type="continuationSeparator" w:id="0">
    <w:p w14:paraId="1313CFDF" w14:textId="77777777" w:rsidR="00917F01" w:rsidRDefault="00917F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72C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D5D3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6F4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F554F" w14:textId="77777777" w:rsidR="00917F01" w:rsidRDefault="00917F01" w:rsidP="009139A6">
      <w:r>
        <w:separator/>
      </w:r>
    </w:p>
  </w:footnote>
  <w:footnote w:type="continuationSeparator" w:id="0">
    <w:p w14:paraId="26CDBAC6" w14:textId="77777777" w:rsidR="00917F01" w:rsidRDefault="00917F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0C0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B11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A98D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F01"/>
    <w:rsid w:val="000666E0"/>
    <w:rsid w:val="002510B7"/>
    <w:rsid w:val="005C130B"/>
    <w:rsid w:val="00826F5C"/>
    <w:rsid w:val="009139A6"/>
    <w:rsid w:val="00917F01"/>
    <w:rsid w:val="009448BB"/>
    <w:rsid w:val="00A3176C"/>
    <w:rsid w:val="00AE65F8"/>
    <w:rsid w:val="00BA00AB"/>
    <w:rsid w:val="00CB4ED9"/>
    <w:rsid w:val="00EB3209"/>
    <w:rsid w:val="00F12DCE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D4A18"/>
  <w15:chartTrackingRefBased/>
  <w15:docId w15:val="{4CE716F0-84AC-435A-B594-20589D412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26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2022-05-22T10:01:00Z</dcterms:created>
  <dcterms:modified xsi:type="dcterms:W3CDTF">2022-05-22T10:27:00Z</dcterms:modified>
</cp:coreProperties>
</file>